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3A4" w:rsidRDefault="000543A4" w:rsidP="000543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DABYTOT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0543A4" w:rsidRDefault="000543A4" w:rsidP="000543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Dorne.</w:t>
      </w:r>
      <w:bookmarkStart w:id="0" w:name="_GoBack"/>
      <w:bookmarkEnd w:id="0"/>
    </w:p>
    <w:p w:rsidR="000543A4" w:rsidRDefault="000543A4" w:rsidP="000543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543A4" w:rsidRDefault="000543A4" w:rsidP="000543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543A4" w:rsidRDefault="000543A4" w:rsidP="000543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Nov.1419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Evesham,</w:t>
      </w:r>
    </w:p>
    <w:p w:rsidR="000543A4" w:rsidRDefault="000543A4" w:rsidP="000543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Worcestershire, into lands held by the late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Dickleston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0543A4" w:rsidRDefault="000543A4" w:rsidP="000543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D3771D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21-36)</w:t>
      </w:r>
    </w:p>
    <w:p w:rsidR="000543A4" w:rsidRDefault="000543A4" w:rsidP="000543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543A4" w:rsidRDefault="000543A4" w:rsidP="000543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0543A4" w:rsidRDefault="000543A4" w:rsidP="000543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October 2015</w:t>
      </w:r>
    </w:p>
    <w:sectPr w:rsidR="00DD5B8A" w:rsidRPr="000543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43A4" w:rsidRDefault="000543A4" w:rsidP="00564E3C">
      <w:pPr>
        <w:spacing w:after="0" w:line="240" w:lineRule="auto"/>
      </w:pPr>
      <w:r>
        <w:separator/>
      </w:r>
    </w:p>
  </w:endnote>
  <w:endnote w:type="continuationSeparator" w:id="0">
    <w:p w:rsidR="000543A4" w:rsidRDefault="000543A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543A4">
      <w:rPr>
        <w:rFonts w:ascii="Times New Roman" w:hAnsi="Times New Roman" w:cs="Times New Roman"/>
        <w:noProof/>
        <w:sz w:val="24"/>
        <w:szCs w:val="24"/>
      </w:rPr>
      <w:t>11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43A4" w:rsidRDefault="000543A4" w:rsidP="00564E3C">
      <w:pPr>
        <w:spacing w:after="0" w:line="240" w:lineRule="auto"/>
      </w:pPr>
      <w:r>
        <w:separator/>
      </w:r>
    </w:p>
  </w:footnote>
  <w:footnote w:type="continuationSeparator" w:id="0">
    <w:p w:rsidR="000543A4" w:rsidRDefault="000543A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3A4"/>
    <w:rsid w:val="000543A4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E05A94"/>
  <w15:chartTrackingRefBased/>
  <w15:docId w15:val="{A93860CF-D1FC-4647-977D-FF8F315B1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0543A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2015-10-11T20:10:00Z</dcterms:created>
  <dcterms:modified xsi:type="dcterms:W3CDTF">2015-10-11T20:11:00Z</dcterms:modified>
</cp:coreProperties>
</file>